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080"/>
        <w:gridCol w:w="3081"/>
        <w:gridCol w:w="3081"/>
      </w:tblGrid>
      <w:tr w:rsidR="00171CA3" w:rsidTr="00171CA3">
        <w:tc>
          <w:tcPr>
            <w:tcW w:w="3080" w:type="dxa"/>
          </w:tcPr>
          <w:p w:rsidR="00171CA3" w:rsidRPr="00171CA3" w:rsidRDefault="00171CA3">
            <w:pPr>
              <w:rPr>
                <w:b/>
              </w:rPr>
            </w:pPr>
            <w:r>
              <w:rPr>
                <w:b/>
              </w:rPr>
              <w:t>Technique</w:t>
            </w:r>
          </w:p>
        </w:tc>
        <w:tc>
          <w:tcPr>
            <w:tcW w:w="3081" w:type="dxa"/>
          </w:tcPr>
          <w:p w:rsidR="00171CA3" w:rsidRPr="00171CA3" w:rsidRDefault="00171CA3">
            <w:pPr>
              <w:rPr>
                <w:b/>
              </w:rPr>
            </w:pPr>
            <w:r w:rsidRPr="00171CA3">
              <w:rPr>
                <w:b/>
              </w:rPr>
              <w:t>Detail</w:t>
            </w:r>
          </w:p>
        </w:tc>
        <w:tc>
          <w:tcPr>
            <w:tcW w:w="3081" w:type="dxa"/>
          </w:tcPr>
          <w:p w:rsidR="00171CA3" w:rsidRPr="00171CA3" w:rsidRDefault="00171CA3">
            <w:pPr>
              <w:rPr>
                <w:b/>
              </w:rPr>
            </w:pPr>
            <w:r w:rsidRPr="00171CA3">
              <w:rPr>
                <w:b/>
              </w:rPr>
              <w:t>Effect</w:t>
            </w:r>
          </w:p>
        </w:tc>
      </w:tr>
      <w:tr w:rsidR="00171CA3" w:rsidTr="00171CA3">
        <w:tc>
          <w:tcPr>
            <w:tcW w:w="3080" w:type="dxa"/>
          </w:tcPr>
          <w:p w:rsidR="00171CA3" w:rsidRPr="00171CA3" w:rsidRDefault="00171CA3">
            <w:r>
              <w:t>Soundtrack</w:t>
            </w:r>
          </w:p>
        </w:tc>
        <w:tc>
          <w:tcPr>
            <w:tcW w:w="3081" w:type="dxa"/>
          </w:tcPr>
          <w:p w:rsidR="00171CA3" w:rsidRDefault="00171CA3">
            <w:r>
              <w:t xml:space="preserve">Changes from peaceful to dramatic as he finds crossed fingers in the wedding album. The music becomes dark and includes </w:t>
            </w:r>
            <w:proofErr w:type="gramStart"/>
            <w:r>
              <w:t xml:space="preserve">more </w:t>
            </w:r>
            <w:r w:rsidR="00476502">
              <w:t>low</w:t>
            </w:r>
            <w:proofErr w:type="gramEnd"/>
            <w:r w:rsidR="00476502">
              <w:t xml:space="preserve"> </w:t>
            </w:r>
            <w:proofErr w:type="spellStart"/>
            <w:r w:rsidR="00476502">
              <w:t>repeditive</w:t>
            </w:r>
            <w:proofErr w:type="spellEnd"/>
            <w:r w:rsidR="00476502">
              <w:t xml:space="preserve"> notes, </w:t>
            </w:r>
            <w:r>
              <w:t xml:space="preserve">drumbeats and triangles/ high pitched percussion rather than piano. Played specifically when following his wife to hospital and when driving to </w:t>
            </w:r>
            <w:proofErr w:type="spellStart"/>
            <w:r>
              <w:t>atlantic</w:t>
            </w:r>
            <w:proofErr w:type="spellEnd"/>
            <w:r>
              <w:t xml:space="preserve"> city. </w:t>
            </w:r>
            <w:r w:rsidR="00476502">
              <w:t>Eerie high pitch</w:t>
            </w:r>
            <w:r w:rsidR="009C7EC9">
              <w:t>ed</w:t>
            </w:r>
            <w:r w:rsidR="00476502">
              <w:t xml:space="preserve"> hum.</w:t>
            </w:r>
          </w:p>
        </w:tc>
        <w:tc>
          <w:tcPr>
            <w:tcW w:w="3081" w:type="dxa"/>
          </w:tcPr>
          <w:p w:rsidR="00171CA3" w:rsidRDefault="00171CA3">
            <w:r>
              <w:t>These are the main dramatic effects.  It shows this is a crucial moment in the film and a turning point in the story arc.</w:t>
            </w:r>
          </w:p>
        </w:tc>
      </w:tr>
      <w:tr w:rsidR="00171CA3" w:rsidTr="00171CA3">
        <w:tc>
          <w:tcPr>
            <w:tcW w:w="3080" w:type="dxa"/>
          </w:tcPr>
          <w:p w:rsidR="00171CA3" w:rsidRDefault="00171CA3">
            <w:r>
              <w:t>Editing</w:t>
            </w:r>
          </w:p>
        </w:tc>
        <w:tc>
          <w:tcPr>
            <w:tcW w:w="3081" w:type="dxa"/>
          </w:tcPr>
          <w:p w:rsidR="00171CA3" w:rsidRDefault="00171CA3">
            <w:r>
              <w:t>More frequent cuts between hidden cameras.</w:t>
            </w:r>
          </w:p>
        </w:tc>
        <w:tc>
          <w:tcPr>
            <w:tcW w:w="3081" w:type="dxa"/>
          </w:tcPr>
          <w:p w:rsidR="00171CA3" w:rsidRDefault="00171CA3">
            <w:r>
              <w:t>This creates further dramatic tension and also shows. Also shows this is not planned because Truman is being spontaneous.</w:t>
            </w:r>
          </w:p>
        </w:tc>
      </w:tr>
      <w:tr w:rsidR="00171CA3" w:rsidTr="00171CA3">
        <w:tc>
          <w:tcPr>
            <w:tcW w:w="3080" w:type="dxa"/>
          </w:tcPr>
          <w:p w:rsidR="00171CA3" w:rsidRDefault="00476502">
            <w:r>
              <w:t>Editing</w:t>
            </w:r>
          </w:p>
        </w:tc>
        <w:tc>
          <w:tcPr>
            <w:tcW w:w="3081" w:type="dxa"/>
          </w:tcPr>
          <w:p w:rsidR="00171CA3" w:rsidRDefault="00476502">
            <w:r>
              <w:t>Iris used in some shots, changes colour sometimes.</w:t>
            </w:r>
          </w:p>
        </w:tc>
        <w:tc>
          <w:tcPr>
            <w:tcW w:w="3081" w:type="dxa"/>
          </w:tcPr>
          <w:p w:rsidR="00171CA3" w:rsidRDefault="00476502">
            <w:r>
              <w:t>Used to show when hidden cameras are used and where they are hidden. This means we recognise when we are viewing something that the television audience is seeing as opposed to the footage unique to the film that we are watching.</w:t>
            </w:r>
          </w:p>
        </w:tc>
      </w:tr>
      <w:tr w:rsidR="009C7EC9" w:rsidTr="00171CA3">
        <w:tc>
          <w:tcPr>
            <w:tcW w:w="3080" w:type="dxa"/>
          </w:tcPr>
          <w:p w:rsidR="009C7EC9" w:rsidRDefault="00E46966">
            <w:r>
              <w:t>Editing: Parallel Action</w:t>
            </w:r>
          </w:p>
        </w:tc>
        <w:tc>
          <w:tcPr>
            <w:tcW w:w="3081" w:type="dxa"/>
          </w:tcPr>
          <w:p w:rsidR="009C7EC9" w:rsidRDefault="00E46966">
            <w:r>
              <w:t>Parallel Action compares ‘</w:t>
            </w:r>
            <w:proofErr w:type="spellStart"/>
            <w:r>
              <w:t>Trutalk</w:t>
            </w:r>
            <w:proofErr w:type="spellEnd"/>
            <w:r>
              <w:t>’ interviews to audience at home</w:t>
            </w:r>
          </w:p>
        </w:tc>
        <w:tc>
          <w:tcPr>
            <w:tcW w:w="3081" w:type="dxa"/>
          </w:tcPr>
          <w:p w:rsidR="009C7EC9" w:rsidRDefault="00E46966">
            <w:r>
              <w:t>Illustrates the effects that the Truman Show has on the public and the millions of viewers that it has worldwide.</w:t>
            </w:r>
          </w:p>
        </w:tc>
      </w:tr>
      <w:tr w:rsidR="00E46966" w:rsidTr="00171CA3">
        <w:tc>
          <w:tcPr>
            <w:tcW w:w="3080" w:type="dxa"/>
          </w:tcPr>
          <w:p w:rsidR="00E46966" w:rsidRDefault="00E46966">
            <w:r>
              <w:t>Editing: Montage</w:t>
            </w:r>
          </w:p>
        </w:tc>
        <w:tc>
          <w:tcPr>
            <w:tcW w:w="3081" w:type="dxa"/>
          </w:tcPr>
          <w:p w:rsidR="00E46966" w:rsidRDefault="00E46966">
            <w:r>
              <w:t xml:space="preserve">Montage of events </w:t>
            </w:r>
            <w:proofErr w:type="gramStart"/>
            <w:r>
              <w:t>ion  Truman’s</w:t>
            </w:r>
            <w:proofErr w:type="gramEnd"/>
            <w:r>
              <w:t xml:space="preserve"> life.</w:t>
            </w:r>
          </w:p>
        </w:tc>
        <w:tc>
          <w:tcPr>
            <w:tcW w:w="3081" w:type="dxa"/>
          </w:tcPr>
          <w:p w:rsidR="00E46966" w:rsidRDefault="00E46966">
            <w:r>
              <w:t xml:space="preserve">The events in Truman’s life have all been carefully designed to trap him ion </w:t>
            </w:r>
            <w:proofErr w:type="spellStart"/>
            <w:r>
              <w:t>seahaven</w:t>
            </w:r>
            <w:proofErr w:type="spellEnd"/>
            <w:r>
              <w:t xml:space="preserve"> and install fear in his mind associated with leaving. Gives us the background of how he in fact has never been given a fair opportunity to leave if he wanted to as </w:t>
            </w:r>
            <w:proofErr w:type="spellStart"/>
            <w:r>
              <w:t>Christof</w:t>
            </w:r>
            <w:proofErr w:type="spellEnd"/>
            <w:r>
              <w:t xml:space="preserve"> tells us he has.</w:t>
            </w:r>
          </w:p>
        </w:tc>
      </w:tr>
      <w:tr w:rsidR="00E46966" w:rsidTr="00171CA3">
        <w:tc>
          <w:tcPr>
            <w:tcW w:w="3080" w:type="dxa"/>
          </w:tcPr>
          <w:p w:rsidR="00E46966" w:rsidRDefault="00E46966">
            <w:r>
              <w:t>Sound effects</w:t>
            </w:r>
          </w:p>
        </w:tc>
        <w:tc>
          <w:tcPr>
            <w:tcW w:w="3081" w:type="dxa"/>
          </w:tcPr>
          <w:p w:rsidR="00E46966" w:rsidRDefault="00E46966">
            <w:r>
              <w:t xml:space="preserve">Always birds twittering happily in background of </w:t>
            </w:r>
            <w:proofErr w:type="spellStart"/>
            <w:r>
              <w:t>Seahaven</w:t>
            </w:r>
            <w:proofErr w:type="spellEnd"/>
            <w:r>
              <w:t>.</w:t>
            </w:r>
          </w:p>
        </w:tc>
        <w:tc>
          <w:tcPr>
            <w:tcW w:w="3081" w:type="dxa"/>
          </w:tcPr>
          <w:p w:rsidR="00E46966" w:rsidRDefault="00E46966">
            <w:r>
              <w:t xml:space="preserve">This shows how ‘perfect’ </w:t>
            </w:r>
            <w:proofErr w:type="spellStart"/>
            <w:r>
              <w:t>Seahaven</w:t>
            </w:r>
            <w:proofErr w:type="spellEnd"/>
            <w:r>
              <w:t xml:space="preserve"> is made to be. Even the birds are happy or at least made to appear to be as we never see any real birds!! It is all part of the fake utopia ideal created by </w:t>
            </w:r>
            <w:proofErr w:type="spellStart"/>
            <w:r>
              <w:t>Christof</w:t>
            </w:r>
            <w:proofErr w:type="spellEnd"/>
            <w:r>
              <w:t>.</w:t>
            </w:r>
          </w:p>
        </w:tc>
      </w:tr>
      <w:tr w:rsidR="00E46966" w:rsidTr="00171CA3">
        <w:tc>
          <w:tcPr>
            <w:tcW w:w="3080" w:type="dxa"/>
          </w:tcPr>
          <w:p w:rsidR="00E46966" w:rsidRDefault="00E46966"/>
        </w:tc>
        <w:tc>
          <w:tcPr>
            <w:tcW w:w="3081" w:type="dxa"/>
          </w:tcPr>
          <w:p w:rsidR="00E46966" w:rsidRDefault="00E46966"/>
        </w:tc>
        <w:tc>
          <w:tcPr>
            <w:tcW w:w="3081" w:type="dxa"/>
          </w:tcPr>
          <w:p w:rsidR="00E46966" w:rsidRDefault="00E46966"/>
        </w:tc>
      </w:tr>
    </w:tbl>
    <w:p w:rsidR="00BC7C0B" w:rsidRDefault="00BC7C0B">
      <w:bookmarkStart w:id="0" w:name="_GoBack"/>
      <w:bookmarkEnd w:id="0"/>
    </w:p>
    <w:sectPr w:rsidR="00BC7C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CA3"/>
    <w:rsid w:val="00171CA3"/>
    <w:rsid w:val="00476502"/>
    <w:rsid w:val="009C7EC9"/>
    <w:rsid w:val="00BC7C0B"/>
    <w:rsid w:val="00E4696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1C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1C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2B23D24B</Template>
  <TotalTime>36</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Allomes</dc:creator>
  <cp:lastModifiedBy>Hannah Allomes</cp:lastModifiedBy>
  <cp:revision>2</cp:revision>
  <dcterms:created xsi:type="dcterms:W3CDTF">2012-05-21T02:25:00Z</dcterms:created>
  <dcterms:modified xsi:type="dcterms:W3CDTF">2012-05-23T22:02:00Z</dcterms:modified>
</cp:coreProperties>
</file>